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3C2ED1" w:rsidRPr="003C2ED1" w:rsidRDefault="003C2ED1" w:rsidP="003C2ED1">
      <w:pPr>
        <w:jc w:val="center"/>
        <w:rPr>
          <w:b/>
          <w:bCs/>
          <w:color w:val="000000"/>
          <w:sz w:val="24"/>
          <w:szCs w:val="24"/>
        </w:rPr>
      </w:pPr>
      <w:r w:rsidRPr="003C2ED1">
        <w:rPr>
          <w:b/>
          <w:bCs/>
          <w:color w:val="000000"/>
          <w:sz w:val="24"/>
          <w:szCs w:val="24"/>
        </w:rPr>
        <w:t>для  индивидуального жилищного строительства.</w:t>
      </w:r>
    </w:p>
    <w:p w:rsidR="00236BF6" w:rsidRPr="005819CE" w:rsidRDefault="00236BF6" w:rsidP="00472C88">
      <w:pPr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10D25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10D25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10D25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10D25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10D25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10D25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10D25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10D25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10D25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10D25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10D25" w:rsidRPr="005819CE">
        <w:rPr>
          <w:sz w:val="22"/>
          <w:szCs w:val="22"/>
        </w:rPr>
        <w:fldChar w:fldCharType="end"/>
      </w:r>
    </w:p>
    <w:p w:rsidR="00DE28DB" w:rsidRPr="005819CE" w:rsidRDefault="00810D25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10D25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C2ED1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0094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B54B4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36297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6FEF-E326-451F-A537-9154B3D8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1798</Words>
  <Characters>14183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2022-08-26T04:12:00Z</dcterms:created>
  <dcterms:modified xsi:type="dcterms:W3CDTF">2022-08-26T04:12:00Z</dcterms:modified>
</cp:coreProperties>
</file>